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49F" w:rsidRDefault="008B249F" w:rsidP="008B24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MATASTON</w:t>
      </w:r>
      <w:r>
        <w:rPr>
          <w:rFonts w:ascii="Times New Roman" w:hAnsi="Times New Roman" w:cs="Times New Roman"/>
          <w:sz w:val="24"/>
          <w:szCs w:val="24"/>
        </w:rPr>
        <w:t xml:space="preserve">    (b.ca.1391)</w:t>
      </w:r>
    </w:p>
    <w:p w:rsidR="008B249F" w:rsidRDefault="008B249F" w:rsidP="008B24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249F" w:rsidRDefault="008B249F" w:rsidP="008B24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249F" w:rsidRDefault="008B249F" w:rsidP="008B24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Jan.1418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Page(q.v.) had a kinsman, called Thomas, who had become a </w:t>
      </w:r>
    </w:p>
    <w:p w:rsidR="008B249F" w:rsidRDefault="008B249F" w:rsidP="008B24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priest and who celebrated his first mass in the church of Caron, in the </w:t>
      </w:r>
    </w:p>
    <w:p w:rsidR="008B249F" w:rsidRDefault="008B249F" w:rsidP="008B24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Welsh Marches, on the same day that William Clement(q.v.) was born and </w:t>
      </w:r>
    </w:p>
    <w:p w:rsidR="008B249F" w:rsidRDefault="008B249F" w:rsidP="008B24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baptised in the same church.</w:t>
      </w:r>
    </w:p>
    <w:p w:rsidR="008B249F" w:rsidRDefault="008B249F" w:rsidP="008B24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95310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 25-336)</w:t>
      </w:r>
    </w:p>
    <w:p w:rsidR="008B249F" w:rsidRDefault="008B249F" w:rsidP="008B24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recalled the above event at the inquisition held in Hereford to prove </w:t>
      </w:r>
    </w:p>
    <w:p w:rsidR="008B249F" w:rsidRDefault="008B249F" w:rsidP="008B24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William’s age.  (ibid.)</w:t>
      </w:r>
    </w:p>
    <w:p w:rsidR="008B249F" w:rsidRDefault="008B249F" w:rsidP="008B24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249F" w:rsidRDefault="008B249F" w:rsidP="008B24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249F" w:rsidRDefault="008B249F" w:rsidP="008B24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249F" w:rsidRDefault="008B249F" w:rsidP="008B24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49F" w:rsidRDefault="008B249F" w:rsidP="00564E3C">
      <w:pPr>
        <w:spacing w:after="0" w:line="240" w:lineRule="auto"/>
      </w:pPr>
      <w:r>
        <w:separator/>
      </w:r>
    </w:p>
  </w:endnote>
  <w:endnote w:type="continuationSeparator" w:id="0">
    <w:p w:rsidR="008B249F" w:rsidRDefault="008B249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B249F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49F" w:rsidRDefault="008B249F" w:rsidP="00564E3C">
      <w:pPr>
        <w:spacing w:after="0" w:line="240" w:lineRule="auto"/>
      </w:pPr>
      <w:r>
        <w:separator/>
      </w:r>
    </w:p>
  </w:footnote>
  <w:footnote w:type="continuationSeparator" w:id="0">
    <w:p w:rsidR="008B249F" w:rsidRDefault="008B249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49F"/>
    <w:rsid w:val="00372DC6"/>
    <w:rsid w:val="00564E3C"/>
    <w:rsid w:val="0064591D"/>
    <w:rsid w:val="008B249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CB17DF-616A-4070-BAAF-FA4F267E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B24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2015-10-31T19:59:00Z</dcterms:created>
  <dcterms:modified xsi:type="dcterms:W3CDTF">2015-10-31T19:59:00Z</dcterms:modified>
</cp:coreProperties>
</file>